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ook w:val="04A0" w:firstRow="1" w:lastRow="0" w:firstColumn="1" w:lastColumn="0" w:noHBand="0" w:noVBand="1"/>
      </w:tblPr>
      <w:tblGrid>
        <w:gridCol w:w="14616"/>
      </w:tblGrid>
      <w:tr w:rsidR="00D30463" w:rsidRPr="00E371C5" w:rsidTr="00D57D0F">
        <w:tc>
          <w:tcPr>
            <w:tcW w:w="5000" w:type="pct"/>
            <w:shd w:val="clear" w:color="auto" w:fill="92BC00" w:themeFill="accent1"/>
          </w:tcPr>
          <w:p w:rsidR="00D30463" w:rsidRPr="00E371C5" w:rsidRDefault="00D443DA">
            <w:pPr>
              <w:pStyle w:val="Month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MMMM \* MERGEFORMAT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t>August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 w:rsidTr="00D57D0F">
        <w:tc>
          <w:tcPr>
            <w:tcW w:w="5000" w:type="pct"/>
            <w:shd w:val="clear" w:color="auto" w:fill="92BC00" w:themeFill="accent1"/>
          </w:tcPr>
          <w:p w:rsidR="00D30463" w:rsidRPr="00E371C5" w:rsidRDefault="00D443DA">
            <w:pPr>
              <w:pStyle w:val="Year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 yyyy   \* MERGEFORMAT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D30463" w:rsidRPr="00E371C5" w:rsidRDefault="00D30463">
      <w:pPr>
        <w:pStyle w:val="SpaceBetween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Calendar"/>
        <w:tblW w:w="0" w:type="auto"/>
        <w:tblLayout w:type="fixed"/>
        <w:tblLook w:val="0420" w:firstRow="1" w:lastRow="0" w:firstColumn="0" w:lastColumn="0" w:noHBand="0" w:noVBand="1"/>
      </w:tblPr>
      <w:tblGrid>
        <w:gridCol w:w="2088"/>
        <w:gridCol w:w="2088"/>
        <w:gridCol w:w="2088"/>
        <w:gridCol w:w="2088"/>
        <w:gridCol w:w="2088"/>
        <w:gridCol w:w="2088"/>
        <w:gridCol w:w="2088"/>
      </w:tblGrid>
      <w:tr w:rsidR="00D30463" w:rsidRPr="00E371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Sunday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Monday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Tuesday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Wednesday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Thursday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Friday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Saturday</w:t>
            </w:r>
          </w:p>
        </w:tc>
      </w:tr>
      <w:tr w:rsidR="00D443DA" w:rsidRPr="00E371C5"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"Sunday" 1 ""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"Monday"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"Tuesday"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"Wednesday"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= "Thursday"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"Friday"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"Saturday"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3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4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6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7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8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Pr="0062233E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Pal Comp. </w:t>
            </w:r>
            <w:r w:rsidRPr="0062233E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  <w:u w:val="single"/>
              </w:rPr>
              <w:t>Cheer</w:t>
            </w:r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233E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  <w:u w:val="single"/>
              </w:rPr>
              <w:t>Jamie</w:t>
            </w:r>
            <w:r w:rsidRPr="0062233E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 xml:space="preserve"> </w:t>
            </w:r>
            <w:r w:rsidRPr="0062233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takes </w:t>
            </w:r>
            <w:r w:rsidR="0062233E" w:rsidRPr="0062233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Avery at the Brick Oven</w:t>
            </w:r>
            <w:bookmarkStart w:id="0" w:name="_GoBack"/>
            <w:bookmarkEnd w:id="0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6223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="0062233E">
              <w:rPr>
                <w:rFonts w:ascii="Times New Roman" w:hAnsi="Times New Roman" w:cs="Times New Roman"/>
                <w:sz w:val="16"/>
                <w:szCs w:val="16"/>
              </w:rPr>
              <w:t>brings home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 Avery,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9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10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12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13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14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E371C5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Cheer on Sunday</w:t>
            </w:r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16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17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18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19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20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22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 w:rsidTr="00E371C5">
        <w:trPr>
          <w:trHeight w:val="1440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Melissa 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takes</w:t>
            </w:r>
            <w:proofErr w:type="gram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Amy 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brings</w:t>
            </w:r>
            <w:proofErr w:type="gram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Shannon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Tiffany 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brings</w:t>
            </w:r>
            <w:proofErr w:type="gram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=G8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23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24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26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27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28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29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Jamie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30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31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0463" w:rsidRPr="00E371C5">
        <w:trPr>
          <w:trHeight w:val="936"/>
        </w:trPr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30463" w:rsidRDefault="00D57D0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/>
      </w: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B52015" w:rsidRDefault="00B52015">
      <w:pPr>
        <w:rPr>
          <w:rFonts w:ascii="Times New Roman" w:hAnsi="Times New Roman" w:cs="Times New Roman"/>
          <w:sz w:val="16"/>
          <w:szCs w:val="16"/>
        </w:rPr>
      </w:pPr>
    </w:p>
    <w:p w:rsidR="00B52015" w:rsidRDefault="00B52015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 w:rsidP="00D57D0F">
      <w:pPr>
        <w:rPr>
          <w:rFonts w:ascii="Times New Roman" w:hAnsi="Times New Roman" w:cs="Times New Roman"/>
          <w:sz w:val="16"/>
          <w:szCs w:val="16"/>
        </w:rPr>
      </w:pPr>
    </w:p>
    <w:sectPr w:rsidR="00D57D0F" w:rsidSect="00D3046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8/31/2015"/>
    <w:docVar w:name="MonthStart" w:val="8/1/2015"/>
    <w:docVar w:name="ShowDynamicGuides" w:val="1"/>
    <w:docVar w:name="ShowMarginGuides" w:val="0"/>
    <w:docVar w:name="ShowOutlines" w:val="0"/>
    <w:docVar w:name="ShowStaticGuides" w:val="0"/>
  </w:docVars>
  <w:rsids>
    <w:rsidRoot w:val="00E371C5"/>
    <w:rsid w:val="000A68B9"/>
    <w:rsid w:val="000B2AFC"/>
    <w:rsid w:val="00147009"/>
    <w:rsid w:val="00250D46"/>
    <w:rsid w:val="00272FFA"/>
    <w:rsid w:val="002C3765"/>
    <w:rsid w:val="003341F0"/>
    <w:rsid w:val="003C42F6"/>
    <w:rsid w:val="004538B6"/>
    <w:rsid w:val="004D6AAC"/>
    <w:rsid w:val="0062233E"/>
    <w:rsid w:val="00633A48"/>
    <w:rsid w:val="00712260"/>
    <w:rsid w:val="00810680"/>
    <w:rsid w:val="00822E4B"/>
    <w:rsid w:val="008C58D6"/>
    <w:rsid w:val="00900BAE"/>
    <w:rsid w:val="009B4600"/>
    <w:rsid w:val="00A31E6D"/>
    <w:rsid w:val="00B52015"/>
    <w:rsid w:val="00BA07C3"/>
    <w:rsid w:val="00D30463"/>
    <w:rsid w:val="00D443DA"/>
    <w:rsid w:val="00D57D0F"/>
    <w:rsid w:val="00D61FB5"/>
    <w:rsid w:val="00D70E98"/>
    <w:rsid w:val="00E3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Banner%20Calendar.dotm" TargetMode="External"/></Relationship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Calendar.dotm</Template>
  <TotalTime>0</TotalTime>
  <Pages>2</Pages>
  <Words>385</Words>
  <Characters>2201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2</cp:revision>
  <cp:lastPrinted>2015-08-05T22:34:00Z</cp:lastPrinted>
  <dcterms:created xsi:type="dcterms:W3CDTF">2015-08-05T23:48:00Z</dcterms:created>
  <dcterms:modified xsi:type="dcterms:W3CDTF">2015-08-05T23:48:00Z</dcterms:modified>
  <cp:category/>
</cp:coreProperties>
</file>